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C9AC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noProof/>
          <w:spacing w:val="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58C59F" wp14:editId="6BA23C20">
                <wp:simplePos x="0" y="0"/>
                <wp:positionH relativeFrom="page">
                  <wp:align>right</wp:align>
                </wp:positionH>
                <wp:positionV relativeFrom="paragraph">
                  <wp:posOffset>8822058</wp:posOffset>
                </wp:positionV>
                <wp:extent cx="2359664" cy="457200"/>
                <wp:effectExtent l="0" t="0" r="2536" b="0"/>
                <wp:wrapSquare wrapText="bothSides"/>
                <wp:docPr id="59595304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9664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AC757EC" w14:textId="77777777" w:rsidR="00426DD4" w:rsidRDefault="00000000">
                            <w:pPr>
                              <w:pStyle w:val="a7"/>
                              <w:jc w:val="right"/>
                            </w:pPr>
                            <w:proofErr w:type="gramStart"/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請翻次</w:t>
                            </w:r>
                            <w:proofErr w:type="gramEnd"/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頁。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58C59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4.6pt;margin-top:694.65pt;width:185.8pt;height:36pt;z-index:25165875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" stroked="f">
                <v:textbox>
                  <w:txbxContent>
                    <w:p w14:paraId="2AC757EC" w14:textId="77777777" w:rsidR="00426DD4" w:rsidRDefault="00000000">
                      <w:pPr>
                        <w:pStyle w:val="a7"/>
                        <w:jc w:val="right"/>
                      </w:pPr>
                      <w:proofErr w:type="gramStart"/>
                      <w:r>
                        <w:rPr>
                          <w:rFonts w:ascii="標楷體" w:eastAsia="標楷體" w:hAnsi="標楷體"/>
                          <w:sz w:val="24"/>
                        </w:rPr>
                        <w:t>請翻次</w:t>
                      </w:r>
                      <w:proofErr w:type="gramEnd"/>
                      <w:r>
                        <w:rPr>
                          <w:rFonts w:ascii="標楷體" w:eastAsia="標楷體" w:hAnsi="標楷體"/>
                          <w:sz w:val="24"/>
                        </w:rPr>
                        <w:t>頁。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proofErr w:type="gramStart"/>
      <w:r>
        <w:rPr>
          <w:rFonts w:ascii="標楷體" w:eastAsia="標楷體" w:hAnsi="標楷體"/>
          <w:bCs/>
          <w:spacing w:val="1"/>
          <w:sz w:val="36"/>
          <w:szCs w:val="32"/>
        </w:rPr>
        <w:t>臺</w:t>
      </w:r>
      <w:proofErr w:type="gramEnd"/>
      <w:r>
        <w:rPr>
          <w:rFonts w:ascii="標楷體" w:eastAsia="標楷體" w:hAnsi="標楷體"/>
          <w:bCs/>
          <w:spacing w:val="1"/>
          <w:sz w:val="36"/>
          <w:szCs w:val="32"/>
        </w:rPr>
        <w:t>中市公有零售市場</w:t>
      </w:r>
      <w:proofErr w:type="gramStart"/>
      <w:r>
        <w:rPr>
          <w:rFonts w:ascii="標楷體" w:eastAsia="標楷體" w:hAnsi="標楷體"/>
          <w:bCs/>
          <w:spacing w:val="1"/>
          <w:sz w:val="36"/>
          <w:szCs w:val="32"/>
        </w:rPr>
        <w:t>114</w:t>
      </w:r>
      <w:proofErr w:type="gramEnd"/>
      <w:r>
        <w:rPr>
          <w:rFonts w:ascii="標楷體" w:eastAsia="標楷體" w:hAnsi="標楷體"/>
          <w:bCs/>
          <w:spacing w:val="1"/>
          <w:sz w:val="36"/>
          <w:szCs w:val="32"/>
        </w:rPr>
        <w:t>年度第二次攤(鋪)位使用權現況標租</w:t>
      </w:r>
    </w:p>
    <w:p w14:paraId="10F1AB2C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spacing w:val="1"/>
          <w:sz w:val="36"/>
          <w:szCs w:val="32"/>
        </w:rPr>
        <w:t>申請</w:t>
      </w:r>
      <w:r>
        <w:rPr>
          <w:rFonts w:ascii="標楷體" w:eastAsia="標楷體" w:hAnsi="標楷體"/>
          <w:bCs/>
          <w:spacing w:val="-7"/>
          <w:sz w:val="36"/>
          <w:szCs w:val="32"/>
        </w:rPr>
        <w:t>書</w:t>
      </w:r>
    </w:p>
    <w:tbl>
      <w:tblPr>
        <w:tblW w:w="109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1570"/>
        <w:gridCol w:w="2197"/>
        <w:gridCol w:w="2056"/>
        <w:gridCol w:w="3533"/>
        <w:gridCol w:w="426"/>
      </w:tblGrid>
      <w:tr w:rsidR="00426DD4" w14:paraId="230E0A39" w14:textId="77777777">
        <w:tblPrEx>
          <w:tblCellMar>
            <w:top w:w="0" w:type="dxa"/>
            <w:bottom w:w="0" w:type="dxa"/>
          </w:tblCellMar>
        </w:tblPrEx>
        <w:trPr>
          <w:trHeight w:val="964"/>
        </w:trPr>
        <w:tc>
          <w:tcPr>
            <w:tcW w:w="113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4068BD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受理</w:t>
            </w:r>
          </w:p>
          <w:p w14:paraId="1BFEE584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機關</w:t>
            </w:r>
          </w:p>
        </w:tc>
        <w:tc>
          <w:tcPr>
            <w:tcW w:w="3767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B7BE0A" w14:textId="77777777" w:rsidR="00426DD4" w:rsidRDefault="00000000">
            <w:pPr>
              <w:pStyle w:val="a7"/>
              <w:snapToGrid w:val="0"/>
              <w:jc w:val="both"/>
            </w:pPr>
            <w:proofErr w:type="gramStart"/>
            <w:r>
              <w:rPr>
                <w:rFonts w:ascii="標楷體" w:eastAsia="標楷體" w:hAnsi="標楷體"/>
                <w:bCs/>
                <w:sz w:val="32"/>
                <w:szCs w:val="32"/>
              </w:rPr>
              <w:t>臺</w:t>
            </w:r>
            <w:proofErr w:type="gramEnd"/>
            <w:r>
              <w:rPr>
                <w:rFonts w:ascii="標楷體" w:eastAsia="標楷體" w:hAnsi="標楷體"/>
                <w:bCs/>
                <w:sz w:val="32"/>
                <w:szCs w:val="32"/>
              </w:rPr>
              <w:t>中市政府經濟發展局</w:t>
            </w:r>
          </w:p>
        </w:tc>
        <w:tc>
          <w:tcPr>
            <w:tcW w:w="205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024B3E" w14:textId="77777777" w:rsidR="00426DD4" w:rsidRDefault="00000000">
            <w:pPr>
              <w:pStyle w:val="a7"/>
              <w:snapToGrid w:val="0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申請日期</w:t>
            </w:r>
          </w:p>
        </w:tc>
        <w:tc>
          <w:tcPr>
            <w:tcW w:w="3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0D598D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31296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26DD4" w14:paraId="32BF813A" w14:textId="77777777">
        <w:tblPrEx>
          <w:tblCellMar>
            <w:top w:w="0" w:type="dxa"/>
            <w:bottom w:w="0" w:type="dxa"/>
          </w:tblCellMar>
        </w:tblPrEx>
        <w:trPr>
          <w:trHeight w:val="964"/>
        </w:trPr>
        <w:tc>
          <w:tcPr>
            <w:tcW w:w="113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AAE0DB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</w:t>
            </w:r>
          </w:p>
          <w:p w14:paraId="72811B94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請</w:t>
            </w:r>
          </w:p>
          <w:p w14:paraId="5E0BFDDE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人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17064B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姓    名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591A27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4D18C5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身分證字號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BC05CC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740D9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26DD4" w14:paraId="4C8ECEBC" w14:textId="77777777">
        <w:tblPrEx>
          <w:tblCellMar>
            <w:top w:w="0" w:type="dxa"/>
            <w:bottom w:w="0" w:type="dxa"/>
          </w:tblCellMar>
        </w:tblPrEx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CD50FA" w14:textId="77777777" w:rsidR="00426DD4" w:rsidRDefault="00426DD4"/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A88EE5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電    話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E954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316D1B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出生年月日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37401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F64A57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26DD4" w14:paraId="4D8CDFF1" w14:textId="77777777">
        <w:tblPrEx>
          <w:tblCellMar>
            <w:top w:w="0" w:type="dxa"/>
            <w:bottom w:w="0" w:type="dxa"/>
          </w:tblCellMar>
        </w:tblPrEx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9DE80D" w14:textId="77777777" w:rsidR="00426DD4" w:rsidRDefault="00426DD4"/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DC07D3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通訊地址</w:t>
            </w:r>
          </w:p>
        </w:tc>
        <w:tc>
          <w:tcPr>
            <w:tcW w:w="7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4FFF9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7CB08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26DD4" w14:paraId="784339B4" w14:textId="77777777">
        <w:tblPrEx>
          <w:tblCellMar>
            <w:top w:w="0" w:type="dxa"/>
            <w:bottom w:w="0" w:type="dxa"/>
          </w:tblCellMar>
        </w:tblPrEx>
        <w:trPr>
          <w:cantSplit/>
          <w:trHeight w:val="3178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780388" w14:textId="77777777" w:rsidR="00426DD4" w:rsidRDefault="00000000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請以主要營業項目，擇一勾選</w:t>
            </w:r>
          </w:p>
          <w:tbl>
            <w:tblPr>
              <w:tblW w:w="7654" w:type="dxa"/>
              <w:tblInd w:w="84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5102"/>
            </w:tblGrid>
            <w:tr w:rsidR="00426DD4" w14:paraId="26ED784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81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2C503A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E700D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</w:tr>
            <w:tr w:rsidR="00426DD4" w14:paraId="50D34ED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8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2C995A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一、蔬菜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04162B" w14:textId="77777777" w:rsidR="00426DD4" w:rsidRDefault="00000000">
                  <w:pPr>
                    <w:pStyle w:val="a7"/>
                    <w:snapToGrid w:val="0"/>
                    <w:spacing w:line="240" w:lineRule="atLeast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各種蔬菜</w:t>
                  </w:r>
                </w:p>
              </w:tc>
            </w:tr>
            <w:tr w:rsidR="00426DD4" w14:paraId="6BB0D36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84FC4D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二、畜肉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0008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豬、牛、</w:t>
                  </w:r>
                  <w:proofErr w:type="gramStart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羊等肉品</w:t>
                  </w:r>
                  <w:proofErr w:type="gramEnd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及其加工品</w:t>
                  </w:r>
                </w:p>
              </w:tc>
            </w:tr>
            <w:tr w:rsidR="00426DD4" w14:paraId="54AF62D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AAA4CD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三、禽肉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8147E2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雞、鴨、</w:t>
                  </w:r>
                  <w:proofErr w:type="gramStart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鵝等肉品</w:t>
                  </w:r>
                  <w:proofErr w:type="gramEnd"/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及其加工品</w:t>
                  </w:r>
                </w:p>
              </w:tc>
            </w:tr>
            <w:tr w:rsidR="00426DD4" w14:paraId="50F3FB8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70E092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四、海鮮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643FE4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各種魚、蝦、貝類等水產品及其加工品</w:t>
                  </w:r>
                </w:p>
              </w:tc>
            </w:tr>
            <w:tr w:rsidR="00426DD4" w14:paraId="57DE5FA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51A86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五、青果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D74E29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各種青果</w:t>
                  </w:r>
                </w:p>
              </w:tc>
            </w:tr>
            <w:tr w:rsidR="00426DD4" w14:paraId="483180E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092F17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六、花卉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60448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各種花卉植物</w:t>
                  </w:r>
                </w:p>
              </w:tc>
            </w:tr>
            <w:tr w:rsidR="00426DD4" w14:paraId="6CE3A52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29F40F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七、雜貨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49F6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加工食品及各種日用雜貨</w:t>
                  </w:r>
                </w:p>
              </w:tc>
            </w:tr>
            <w:tr w:rsidR="00426DD4" w14:paraId="1871B1B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43C399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八、糧食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B3BD4A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米、豆、麵粉及雜糧</w:t>
                  </w:r>
                </w:p>
              </w:tc>
            </w:tr>
            <w:tr w:rsidR="00426DD4" w14:paraId="0F5D051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BAF67E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九、陶瓷五金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8F312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陶瓷、玻璃製品及家庭五金製品</w:t>
                  </w:r>
                </w:p>
              </w:tc>
            </w:tr>
            <w:tr w:rsidR="00426DD4" w14:paraId="7EDE8CE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973CF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十、日用品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FCC35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各種日用百貨</w:t>
                  </w:r>
                </w:p>
              </w:tc>
            </w:tr>
            <w:tr w:rsidR="00426DD4" w14:paraId="00ED344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08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CFC7B7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十一、飲食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2D9D02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各種餐飲、食品</w:t>
                  </w:r>
                </w:p>
              </w:tc>
            </w:tr>
          </w:tbl>
          <w:p w14:paraId="26FBB734" w14:textId="77777777" w:rsidR="00426DD4" w:rsidRDefault="00426DD4">
            <w:pPr>
              <w:pStyle w:val="a7"/>
              <w:snapToGrid w:val="0"/>
              <w:spacing w:line="240" w:lineRule="atLeast"/>
              <w:ind w:firstLine="640"/>
              <w:jc w:val="both"/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001D6" w14:textId="77777777" w:rsidR="00426DD4" w:rsidRDefault="00426DD4">
            <w:pPr>
              <w:pStyle w:val="a7"/>
              <w:snapToGrid w:val="0"/>
              <w:spacing w:line="540" w:lineRule="auto"/>
              <w:ind w:firstLine="640"/>
              <w:jc w:val="both"/>
            </w:pPr>
          </w:p>
        </w:tc>
      </w:tr>
      <w:tr w:rsidR="00426DD4" w14:paraId="032A0215" w14:textId="77777777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09B779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附 繳 文 件</w:t>
            </w:r>
          </w:p>
        </w:tc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D06F99" w14:textId="77777777" w:rsidR="00426DD4" w:rsidRDefault="00000000">
            <w:pPr>
              <w:pStyle w:val="a7"/>
              <w:spacing w:line="360" w:lineRule="exact"/>
            </w:pPr>
            <w:r>
              <w:rPr>
                <w:rFonts w:ascii="標楷體" w:eastAsia="標楷體" w:hAnsi="標楷體"/>
                <w:sz w:val="32"/>
                <w:szCs w:val="28"/>
              </w:rPr>
              <w:t>一、申請人全戶戶籍資料(下列二擇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檢附)：</w:t>
            </w:r>
          </w:p>
          <w:p w14:paraId="40564E32" w14:textId="77777777" w:rsidR="00426DD4" w:rsidRDefault="00000000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)最近3個月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記事欄不省略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全戶戶籍謄本正本。</w:t>
            </w:r>
          </w:p>
          <w:p w14:paraId="4A02B9B1" w14:textId="77777777" w:rsidR="00426DD4" w:rsidRDefault="00000000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□(二)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記事欄不省略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戶口名簿影本(加蓋新使用人私章、註明提供日期及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”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影本與正本相符</w:t>
            </w:r>
            <w:proofErr w:type="gramStart"/>
            <w:r>
              <w:rPr>
                <w:rFonts w:ascii="標楷體" w:eastAsia="標楷體" w:hAnsi="標楷體"/>
                <w:sz w:val="32"/>
                <w:szCs w:val="28"/>
              </w:rPr>
              <w:t>”</w:t>
            </w:r>
            <w:proofErr w:type="gramEnd"/>
            <w:r>
              <w:rPr>
                <w:rFonts w:ascii="標楷體" w:eastAsia="標楷體" w:hAnsi="標楷體"/>
                <w:sz w:val="32"/>
                <w:szCs w:val="28"/>
              </w:rPr>
              <w:t>字樣)。</w:t>
            </w:r>
          </w:p>
          <w:p w14:paraId="659A99DC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二、簡要經營計畫書。</w:t>
            </w:r>
          </w:p>
          <w:p w14:paraId="770D6F99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三、申請人身分證正背面影本。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7F4940" w14:textId="77777777" w:rsidR="00426DD4" w:rsidRDefault="00426DD4">
            <w:pPr>
              <w:pStyle w:val="a7"/>
              <w:jc w:val="both"/>
            </w:pPr>
          </w:p>
        </w:tc>
      </w:tr>
      <w:tr w:rsidR="00426DD4" w14:paraId="26E8397F" w14:textId="77777777">
        <w:tblPrEx>
          <w:tblCellMar>
            <w:top w:w="0" w:type="dxa"/>
            <w:bottom w:w="0" w:type="dxa"/>
          </w:tblCellMar>
        </w:tblPrEx>
        <w:trPr>
          <w:cantSplit/>
          <w:trHeight w:val="1331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9E8D55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申請人：                                      (簽名蓋章)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A0EE71" w14:textId="77777777" w:rsidR="00426DD4" w:rsidRDefault="00426DD4">
            <w:pPr>
              <w:pStyle w:val="a7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</w:tbl>
    <w:p w14:paraId="35F28BD0" w14:textId="77777777" w:rsidR="00426DD4" w:rsidRDefault="00426DD4">
      <w:pPr>
        <w:pStyle w:val="a7"/>
      </w:pPr>
    </w:p>
    <w:p w14:paraId="34EA79C3" w14:textId="77777777" w:rsidR="00426DD4" w:rsidRDefault="00426DD4">
      <w:pPr>
        <w:pStyle w:val="a7"/>
      </w:pPr>
    </w:p>
    <w:p w14:paraId="224E0775" w14:textId="77777777" w:rsidR="00426DD4" w:rsidRDefault="00426DD4">
      <w:pPr>
        <w:pStyle w:val="a7"/>
      </w:pPr>
    </w:p>
    <w:p w14:paraId="2680D046" w14:textId="77777777" w:rsidR="00426DD4" w:rsidRDefault="00426DD4">
      <w:pPr>
        <w:pStyle w:val="a7"/>
      </w:pPr>
    </w:p>
    <w:p w14:paraId="36C2CCD2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spacing w:val="411"/>
          <w:sz w:val="36"/>
          <w:szCs w:val="32"/>
        </w:rPr>
        <w:t>申請人身分證影</w:t>
      </w:r>
      <w:r>
        <w:rPr>
          <w:rFonts w:ascii="標楷體" w:eastAsia="標楷體" w:hAnsi="標楷體"/>
          <w:spacing w:val="3"/>
          <w:sz w:val="36"/>
          <w:szCs w:val="32"/>
        </w:rPr>
        <w:t>本</w:t>
      </w:r>
    </w:p>
    <w:p w14:paraId="6A386163" w14:textId="77777777" w:rsidR="00426DD4" w:rsidRDefault="00000000">
      <w:pPr>
        <w:pStyle w:val="a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E98FE2" wp14:editId="2041BF79">
                <wp:simplePos x="0" y="0"/>
                <wp:positionH relativeFrom="page">
                  <wp:posOffset>723903</wp:posOffset>
                </wp:positionH>
                <wp:positionV relativeFrom="paragraph">
                  <wp:posOffset>44448</wp:posOffset>
                </wp:positionV>
                <wp:extent cx="2878458" cy="2160270"/>
                <wp:effectExtent l="0" t="0" r="17142" b="11430"/>
                <wp:wrapNone/>
                <wp:docPr id="89086685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C337E3B" w14:textId="77777777" w:rsidR="00426DD4" w:rsidRDefault="00000000">
                            <w:pPr>
                              <w:tabs>
                                <w:tab w:val="left" w:pos="1341"/>
                              </w:tabs>
                              <w:ind w:left="-118" w:firstLine="160"/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身分證影本正面黏貼處</w:t>
                            </w:r>
                          </w:p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98FE2" id="矩形 3" o:spid="_x0000_s1027" style="position:absolute;left:0;text-align:left;margin-left:57pt;margin-top:3.5pt;width:226.65pt;height:170.1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4C337E3B" w14:textId="77777777" w:rsidR="00426DD4" w:rsidRDefault="00000000">
                      <w:pPr>
                        <w:tabs>
                          <w:tab w:val="left" w:pos="1341"/>
                        </w:tabs>
                        <w:ind w:left="-118" w:firstLine="160"/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身分證影本正面黏貼處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5B4DCA" wp14:editId="6AC40723">
                <wp:simplePos x="0" y="0"/>
                <wp:positionH relativeFrom="margin">
                  <wp:posOffset>3728722</wp:posOffset>
                </wp:positionH>
                <wp:positionV relativeFrom="paragraph">
                  <wp:posOffset>12060</wp:posOffset>
                </wp:positionV>
                <wp:extent cx="2878458" cy="2160270"/>
                <wp:effectExtent l="0" t="0" r="17142" b="11430"/>
                <wp:wrapNone/>
                <wp:docPr id="195721381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7D765E5" w14:textId="77777777" w:rsidR="00426DD4" w:rsidRDefault="00000000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身分證影本反面黏貼處</w:t>
                            </w:r>
                          </w:p>
                          <w:p w14:paraId="6D6CB25E" w14:textId="77777777" w:rsidR="00426DD4" w:rsidRDefault="00426DD4"/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B4DCA" id="矩形 4" o:spid="_x0000_s1028" style="position:absolute;left:0;text-align:left;margin-left:293.6pt;margin-top:.95pt;width:226.65pt;height:170.1pt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07D765E5" w14:textId="77777777" w:rsidR="00426DD4" w:rsidRDefault="00000000">
                      <w:pP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身分證影本反面黏貼處</w:t>
                      </w:r>
                    </w:p>
                    <w:p w14:paraId="6D6CB25E" w14:textId="77777777" w:rsidR="00426DD4" w:rsidRDefault="00426DD4"/>
                  </w:txbxContent>
                </v:textbox>
                <w10:wrap anchorx="margin"/>
              </v:shape>
            </w:pict>
          </mc:Fallback>
        </mc:AlternateContent>
      </w:r>
    </w:p>
    <w:p w14:paraId="0FFD0FA6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7A4E105E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FD6E7C7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2867A10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  <w:sz w:val="32"/>
          <w:szCs w:val="32"/>
        </w:rPr>
      </w:pPr>
    </w:p>
    <w:p w14:paraId="4C057734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8BAD2FF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23D3098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07DF44A" w14:textId="77777777" w:rsidR="00426DD4" w:rsidRDefault="00000000">
      <w:pPr>
        <w:pStyle w:val="a7"/>
        <w:spacing w:line="480" w:lineRule="exact"/>
        <w:jc w:val="center"/>
      </w:pPr>
      <w:r>
        <w:rPr>
          <w:rFonts w:ascii="標楷體" w:eastAsia="標楷體" w:hAnsi="標楷體"/>
          <w:sz w:val="32"/>
          <w:szCs w:val="32"/>
        </w:rPr>
        <w:t>限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中市公有零售市場攤(鋪)位現況標租申請使用</w:t>
      </w:r>
    </w:p>
    <w:p w14:paraId="7B116FC8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</w:rPr>
      </w:pPr>
    </w:p>
    <w:p w14:paraId="66FA45A2" w14:textId="77777777" w:rsidR="00426DD4" w:rsidRDefault="00426DD4">
      <w:pPr>
        <w:pStyle w:val="a7"/>
        <w:rPr>
          <w:rFonts w:ascii="微軟正黑體" w:eastAsia="微軟正黑體" w:hAnsi="微軟正黑體"/>
        </w:rPr>
      </w:pPr>
    </w:p>
    <w:p w14:paraId="2A4E39EF" w14:textId="77777777" w:rsidR="00426DD4" w:rsidRDefault="00426DD4">
      <w:pPr>
        <w:pStyle w:val="a7"/>
      </w:pPr>
    </w:p>
    <w:p w14:paraId="161156C0" w14:textId="77777777" w:rsidR="00426DD4" w:rsidRDefault="00426DD4">
      <w:pPr>
        <w:pStyle w:val="a7"/>
      </w:pPr>
    </w:p>
    <w:p w14:paraId="3239BDD2" w14:textId="77777777" w:rsidR="00426DD4" w:rsidRDefault="00426DD4">
      <w:pPr>
        <w:pStyle w:val="a7"/>
      </w:pPr>
    </w:p>
    <w:p w14:paraId="6C33F25C" w14:textId="77777777" w:rsidR="00426DD4" w:rsidRDefault="00426DD4">
      <w:pPr>
        <w:pStyle w:val="a7"/>
      </w:pPr>
    </w:p>
    <w:p w14:paraId="1FE5A1CB" w14:textId="77777777" w:rsidR="00426DD4" w:rsidRDefault="00426DD4">
      <w:pPr>
        <w:pStyle w:val="a7"/>
      </w:pPr>
    </w:p>
    <w:p w14:paraId="477CB1A7" w14:textId="77777777" w:rsidR="00426DD4" w:rsidRDefault="00426DD4">
      <w:pPr>
        <w:pStyle w:val="a7"/>
      </w:pPr>
    </w:p>
    <w:p w14:paraId="15B82365" w14:textId="77777777" w:rsidR="00426DD4" w:rsidRDefault="00426DD4">
      <w:pPr>
        <w:pStyle w:val="a7"/>
      </w:pPr>
    </w:p>
    <w:p w14:paraId="5432975B" w14:textId="77777777" w:rsidR="00426DD4" w:rsidRDefault="00426DD4">
      <w:pPr>
        <w:pStyle w:val="a7"/>
      </w:pPr>
    </w:p>
    <w:p w14:paraId="33E56AB5" w14:textId="77777777" w:rsidR="00426DD4" w:rsidRDefault="00426DD4">
      <w:pPr>
        <w:pStyle w:val="a7"/>
      </w:pPr>
    </w:p>
    <w:p w14:paraId="033B63C5" w14:textId="77777777" w:rsidR="00426DD4" w:rsidRDefault="00426DD4">
      <w:pPr>
        <w:pStyle w:val="a7"/>
      </w:pPr>
    </w:p>
    <w:p w14:paraId="186F3105" w14:textId="77777777" w:rsidR="00426DD4" w:rsidRDefault="00426DD4">
      <w:pPr>
        <w:pStyle w:val="a7"/>
      </w:pPr>
    </w:p>
    <w:p w14:paraId="7CB845FC" w14:textId="77777777" w:rsidR="00426DD4" w:rsidRDefault="00426DD4">
      <w:pPr>
        <w:pStyle w:val="a7"/>
      </w:pPr>
    </w:p>
    <w:p w14:paraId="4461DC18" w14:textId="77777777" w:rsidR="00426DD4" w:rsidRDefault="00426DD4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79454ED2" w14:textId="77777777" w:rsidR="00426DD4" w:rsidRDefault="00000000">
      <w:pPr>
        <w:pStyle w:val="a7"/>
        <w:jc w:val="center"/>
      </w:pPr>
      <w:proofErr w:type="gramStart"/>
      <w:r>
        <w:rPr>
          <w:rFonts w:ascii="標楷體" w:eastAsia="標楷體" w:hAnsi="標楷體"/>
          <w:kern w:val="3"/>
          <w:sz w:val="36"/>
          <w:szCs w:val="32"/>
        </w:rPr>
        <w:t>臺</w:t>
      </w:r>
      <w:proofErr w:type="gramEnd"/>
      <w:r>
        <w:rPr>
          <w:rFonts w:ascii="標楷體" w:eastAsia="標楷體" w:hAnsi="標楷體"/>
          <w:kern w:val="3"/>
          <w:sz w:val="36"/>
          <w:szCs w:val="32"/>
        </w:rPr>
        <w:t>中市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豐原第一 </w:t>
      </w:r>
      <w:r>
        <w:rPr>
          <w:rFonts w:ascii="標楷體" w:eastAsia="標楷體" w:hAnsi="標楷體"/>
          <w:kern w:val="3"/>
          <w:sz w:val="36"/>
          <w:szCs w:val="32"/>
        </w:rPr>
        <w:t>公有零售市場攤(鋪)位使用申請</w:t>
      </w:r>
    </w:p>
    <w:p w14:paraId="72EDC0C7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簡要經營計畫書</w:t>
      </w:r>
    </w:p>
    <w:tbl>
      <w:tblPr>
        <w:tblW w:w="10184" w:type="dxa"/>
        <w:tblInd w:w="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7349"/>
      </w:tblGrid>
      <w:tr w:rsidR="00426DD4" w14:paraId="1C743ED4" w14:textId="77777777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811D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姓名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01E3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57140DA7" w14:textId="77777777">
        <w:tblPrEx>
          <w:tblCellMar>
            <w:top w:w="0" w:type="dxa"/>
            <w:bottom w:w="0" w:type="dxa"/>
          </w:tblCellMar>
        </w:tblPrEx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0AEE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市場別/攤(鋪)位編號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23FB" w14:textId="77777777" w:rsidR="00426DD4" w:rsidRDefault="00000000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豐原第一市場/A006號鋪位</w:t>
            </w:r>
          </w:p>
        </w:tc>
      </w:tr>
      <w:tr w:rsidR="00426DD4" w14:paraId="75694655" w14:textId="77777777">
        <w:tblPrEx>
          <w:tblCellMar>
            <w:top w:w="0" w:type="dxa"/>
            <w:bottom w:w="0" w:type="dxa"/>
          </w:tblCellMar>
        </w:tblPrEx>
        <w:trPr>
          <w:trHeight w:val="13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A5B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經營品項及經營計畫說明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(簡要說明</w:t>
            </w:r>
            <w:r>
              <w:rPr>
                <w:rFonts w:ascii="新細明體" w:hAnsi="新細明體"/>
                <w:kern w:val="3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表格可自行延伸)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7847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74B42552" w14:textId="77777777">
        <w:tblPrEx>
          <w:tblCellMar>
            <w:top w:w="0" w:type="dxa"/>
            <w:bottom w:w="0" w:type="dxa"/>
          </w:tblCellMar>
        </w:tblPrEx>
        <w:trPr>
          <w:trHeight w:val="536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258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攤位設計簡圖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DFF2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2B8DA39C" w14:textId="77777777">
        <w:tblPrEx>
          <w:tblCellMar>
            <w:top w:w="0" w:type="dxa"/>
            <w:bottom w:w="0" w:type="dxa"/>
          </w:tblCellMar>
        </w:tblPrEx>
        <w:trPr>
          <w:trHeight w:val="523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B5E6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相關佐證資料</w:t>
            </w: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br/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(如經營之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餐飲、熟食、即食品相關照片</w:t>
            </w:r>
            <w:r>
              <w:rPr>
                <w:rFonts w:ascii="新細明體" w:hAnsi="新細明體" w:cs="新細明體"/>
                <w:sz w:val="28"/>
                <w:szCs w:val="28"/>
              </w:rPr>
              <w:t>，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可另附於次頁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FCD0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</w:tbl>
    <w:p w14:paraId="73CA6E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80A04E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36B7F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E13439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4153A4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6A36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EC7EA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68A292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5A9E2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8723335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023479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47EC68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E91D12C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B12796D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EC9086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1549EB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65A25B4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B65460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73C5A0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1559B93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C3E2D9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868F0B9" w14:textId="77777777" w:rsidR="00426DD4" w:rsidRDefault="00000000">
      <w:pPr>
        <w:pStyle w:val="a7"/>
        <w:spacing w:line="700" w:lineRule="exact"/>
        <w:jc w:val="center"/>
      </w:pPr>
      <w:r>
        <w:rPr>
          <w:rFonts w:ascii="標楷體" w:eastAsia="標楷體" w:hAnsi="標楷體"/>
          <w:sz w:val="44"/>
          <w:szCs w:val="44"/>
        </w:rPr>
        <w:lastRenderedPageBreak/>
        <w:t>未 共 同 生 活 切 結 書</w:t>
      </w:r>
    </w:p>
    <w:p w14:paraId="7CE7B960" w14:textId="77777777" w:rsidR="00426DD4" w:rsidRDefault="00000000">
      <w:pPr>
        <w:pStyle w:val="a7"/>
        <w:spacing w:line="560" w:lineRule="exact"/>
        <w:ind w:firstLine="707"/>
        <w:jc w:val="both"/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今為辦理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中市政府____________市場□鋪 □攤 □臨時攤 位□新申請使用□轉讓□變更名義，願依規定切結下列事項：</w:t>
      </w:r>
    </w:p>
    <w:p w14:paraId="60BFA5B6" w14:textId="77777777" w:rsidR="00426DD4" w:rsidRDefault="00000000">
      <w:pPr>
        <w:pStyle w:val="a7"/>
        <w:numPr>
          <w:ilvl w:val="0"/>
          <w:numId w:val="1"/>
        </w:numPr>
        <w:spacing w:line="560" w:lineRule="exact"/>
        <w:jc w:val="both"/>
        <w:textAlignment w:val="auto"/>
      </w:pPr>
      <w:r>
        <w:rPr>
          <w:rFonts w:ascii="標楷體" w:eastAsia="標楷體" w:hAnsi="標楷體"/>
          <w:sz w:val="32"/>
          <w:szCs w:val="32"/>
        </w:rPr>
        <w:t>□本人已於中華民國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年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月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日與配偶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因故分戶，與配偶</w:t>
      </w:r>
      <w:proofErr w:type="gramStart"/>
      <w:r>
        <w:rPr>
          <w:rFonts w:ascii="標楷體" w:eastAsia="標楷體" w:hAnsi="標楷體"/>
          <w:sz w:val="32"/>
          <w:szCs w:val="32"/>
        </w:rPr>
        <w:t>分戶後未</w:t>
      </w:r>
      <w:proofErr w:type="gramEnd"/>
      <w:r>
        <w:rPr>
          <w:rFonts w:ascii="標楷體" w:eastAsia="標楷體" w:hAnsi="標楷體"/>
          <w:sz w:val="32"/>
          <w:szCs w:val="32"/>
        </w:rPr>
        <w:t>共同生活及未有任何財物之資助。</w:t>
      </w:r>
    </w:p>
    <w:p w14:paraId="3345317A" w14:textId="77777777" w:rsidR="00426DD4" w:rsidRDefault="00000000">
      <w:pPr>
        <w:pStyle w:val="aa"/>
        <w:numPr>
          <w:ilvl w:val="0"/>
          <w:numId w:val="1"/>
        </w:numPr>
        <w:spacing w:line="560" w:lineRule="exact"/>
        <w:jc w:val="both"/>
      </w:pPr>
      <w:r>
        <w:rPr>
          <w:rFonts w:ascii="標楷體" w:eastAsia="標楷體" w:hAnsi="標楷體"/>
          <w:sz w:val="32"/>
          <w:szCs w:val="32"/>
        </w:rPr>
        <w:t>□其他（請述明）：本人因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                      緣故</w:t>
      </w:r>
      <w:r>
        <w:rPr>
          <w:rFonts w:ascii="標楷體" w:eastAsia="標楷體" w:hAnsi="標楷體"/>
          <w:sz w:val="32"/>
          <w:szCs w:val="32"/>
        </w:rPr>
        <w:t>，與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</w:t>
      </w:r>
      <w:r>
        <w:rPr>
          <w:rFonts w:ascii="標楷體" w:eastAsia="標楷體" w:hAnsi="標楷體"/>
          <w:sz w:val="32"/>
          <w:szCs w:val="32"/>
        </w:rPr>
        <w:t>（姓名）未共同生活及未有任何財物之資助。</w:t>
      </w:r>
    </w:p>
    <w:p w14:paraId="0087E08D" w14:textId="77777777" w:rsidR="00426DD4" w:rsidRDefault="00000000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依零售市場管理條例第十條第三項規定，以上所述及所提供之文件資料，倘有提供不實之資料者、隱匿或拒絕提供主管機關所要求之資料者、以詐欺或其他不正當方法申請使用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中市公有零售市場攤(鋪)位，本人自願停止攤（鋪）位使用，並終止契約，配合</w:t>
      </w: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中市政府收回攤（鋪）位，並願負一切法律責任，其後果自行負責處理。</w:t>
      </w:r>
    </w:p>
    <w:p w14:paraId="77BE42C8" w14:textId="77777777" w:rsidR="00426DD4" w:rsidRDefault="00426DD4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color w:val="FF0000"/>
          <w:sz w:val="28"/>
          <w:szCs w:val="28"/>
        </w:rPr>
      </w:pPr>
    </w:p>
    <w:p w14:paraId="5914F063" w14:textId="77777777" w:rsidR="00426DD4" w:rsidRDefault="00426DD4">
      <w:pPr>
        <w:pStyle w:val="aa"/>
        <w:spacing w:line="560" w:lineRule="exact"/>
        <w:ind w:left="400"/>
        <w:jc w:val="both"/>
        <w:textAlignment w:val="auto"/>
      </w:pPr>
    </w:p>
    <w:p w14:paraId="1356E367" w14:textId="77777777" w:rsidR="00426DD4" w:rsidRDefault="00000000">
      <w:pPr>
        <w:pStyle w:val="a7"/>
        <w:spacing w:line="560" w:lineRule="exact"/>
        <w:ind w:firstLine="640"/>
      </w:pPr>
      <w:r>
        <w:rPr>
          <w:rFonts w:ascii="標楷體" w:eastAsia="標楷體" w:hAnsi="標楷體"/>
          <w:sz w:val="32"/>
          <w:szCs w:val="32"/>
        </w:rPr>
        <w:t>此致</w:t>
      </w:r>
    </w:p>
    <w:p w14:paraId="075EAD4E" w14:textId="77777777" w:rsidR="00426DD4" w:rsidRDefault="00000000">
      <w:pPr>
        <w:pStyle w:val="a7"/>
        <w:spacing w:line="560" w:lineRule="exact"/>
      </w:pPr>
      <w:proofErr w:type="gramStart"/>
      <w:r>
        <w:rPr>
          <w:rFonts w:ascii="標楷體" w:eastAsia="標楷體" w:hAnsi="標楷體"/>
          <w:sz w:val="32"/>
          <w:szCs w:val="32"/>
        </w:rPr>
        <w:t>臺</w:t>
      </w:r>
      <w:proofErr w:type="gramEnd"/>
      <w:r>
        <w:rPr>
          <w:rFonts w:ascii="標楷體" w:eastAsia="標楷體" w:hAnsi="標楷體"/>
          <w:sz w:val="32"/>
          <w:szCs w:val="32"/>
        </w:rPr>
        <w:t>中市政府經濟發展局</w:t>
      </w:r>
    </w:p>
    <w:p w14:paraId="562B365E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52D1945B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4D354997" w14:textId="77777777" w:rsidR="00426DD4" w:rsidRDefault="00426DD4">
      <w:pPr>
        <w:pStyle w:val="a7"/>
      </w:pPr>
    </w:p>
    <w:p w14:paraId="1054FA3A" w14:textId="77777777" w:rsidR="00426DD4" w:rsidRDefault="00426DD4">
      <w:pPr>
        <w:pStyle w:val="a7"/>
      </w:pPr>
    </w:p>
    <w:p w14:paraId="27104AC7" w14:textId="77777777" w:rsidR="00426DD4" w:rsidRDefault="00000000">
      <w:pPr>
        <w:pStyle w:val="a7"/>
      </w:pPr>
      <w:r>
        <w:rPr>
          <w:rFonts w:ascii="標楷體" w:eastAsia="標楷體" w:hAnsi="標楷體"/>
          <w:sz w:val="32"/>
          <w:szCs w:val="32"/>
        </w:rPr>
        <w:t>立切結書人：                          （簽章）</w:t>
      </w:r>
    </w:p>
    <w:p w14:paraId="3711879D" w14:textId="77777777" w:rsidR="00426DD4" w:rsidRDefault="00000000">
      <w:pPr>
        <w:pStyle w:val="a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身分證字號：</w:t>
      </w:r>
    </w:p>
    <w:p w14:paraId="368C6B47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43FC4315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3FA650A0" w14:textId="77777777" w:rsidR="00426DD4" w:rsidRDefault="00000000">
      <w:pPr>
        <w:pStyle w:val="a7"/>
      </w:pPr>
      <w:r>
        <w:rPr>
          <w:rFonts w:ascii="標楷體" w:eastAsia="標楷體" w:hAnsi="標楷體"/>
          <w:spacing w:val="40"/>
          <w:sz w:val="32"/>
          <w:szCs w:val="32"/>
        </w:rPr>
        <w:t>申請日期</w:t>
      </w:r>
      <w:r>
        <w:rPr>
          <w:rFonts w:ascii="標楷體" w:eastAsia="標楷體" w:hAnsi="標楷體"/>
          <w:sz w:val="32"/>
          <w:szCs w:val="32"/>
        </w:rPr>
        <w:t>：_____年____月____日</w:t>
      </w:r>
      <w:r>
        <w:rPr>
          <w:rFonts w:ascii="標楷體" w:eastAsia="標楷體" w:hAnsi="標楷體"/>
          <w:sz w:val="22"/>
          <w:szCs w:val="32"/>
        </w:rPr>
        <w:t>（若有塗改，塗改處請蓋章）</w:t>
      </w:r>
    </w:p>
    <w:p w14:paraId="6A6FD55A" w14:textId="77777777" w:rsidR="00426DD4" w:rsidRDefault="00000000">
      <w:pPr>
        <w:pStyle w:val="a7"/>
      </w:pPr>
      <w:proofErr w:type="gramStart"/>
      <w:r>
        <w:rPr>
          <w:rFonts w:ascii="標楷體" w:eastAsia="標楷體" w:hAnsi="標楷體"/>
          <w:color w:val="FF0000"/>
          <w:sz w:val="24"/>
          <w:szCs w:val="24"/>
        </w:rPr>
        <w:t>註</w:t>
      </w:r>
      <w:proofErr w:type="gramEnd"/>
      <w:r>
        <w:rPr>
          <w:rFonts w:ascii="標楷體" w:eastAsia="標楷體" w:hAnsi="標楷體"/>
          <w:color w:val="FF0000"/>
          <w:sz w:val="24"/>
          <w:szCs w:val="24"/>
        </w:rPr>
        <w:t xml:space="preserve">. </w:t>
      </w:r>
      <w:proofErr w:type="gramStart"/>
      <w:r>
        <w:rPr>
          <w:rFonts w:ascii="標楷體" w:eastAsia="標楷體" w:hAnsi="標楷體"/>
          <w:color w:val="FF0000"/>
          <w:sz w:val="24"/>
          <w:szCs w:val="24"/>
        </w:rPr>
        <w:t>未同戶</w:t>
      </w:r>
      <w:proofErr w:type="gramEnd"/>
      <w:r>
        <w:rPr>
          <w:rFonts w:ascii="標楷體" w:eastAsia="標楷體" w:hAnsi="標楷體"/>
          <w:color w:val="FF0000"/>
          <w:sz w:val="24"/>
          <w:szCs w:val="24"/>
        </w:rPr>
        <w:t>(共同生活)之配偶，如已申請使用本市公有零售市場攤(鋪)位者，需填寫此切結書</w:t>
      </w:r>
    </w:p>
    <w:sectPr w:rsidR="00426DD4">
      <w:pgSz w:w="11906" w:h="16838"/>
      <w:pgMar w:top="720" w:right="720" w:bottom="720" w:left="720" w:header="720" w:footer="720" w:gutter="0"/>
      <w:cols w:space="720"/>
      <w:docGrid w:type="lines" w:linePitch="6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D5110" w14:textId="77777777" w:rsidR="005608B1" w:rsidRDefault="005608B1">
      <w:r>
        <w:separator/>
      </w:r>
    </w:p>
  </w:endnote>
  <w:endnote w:type="continuationSeparator" w:id="0">
    <w:p w14:paraId="05233743" w14:textId="77777777" w:rsidR="005608B1" w:rsidRDefault="0056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DB8E6" w14:textId="77777777" w:rsidR="005608B1" w:rsidRDefault="005608B1">
      <w:r>
        <w:rPr>
          <w:color w:val="000000"/>
        </w:rPr>
        <w:separator/>
      </w:r>
    </w:p>
  </w:footnote>
  <w:footnote w:type="continuationSeparator" w:id="0">
    <w:p w14:paraId="42B86E93" w14:textId="77777777" w:rsidR="005608B1" w:rsidRDefault="00560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F5611"/>
    <w:multiLevelType w:val="multilevel"/>
    <w:tmpl w:val="0F0EFB1A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18271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26DD4"/>
    <w:rsid w:val="0008602A"/>
    <w:rsid w:val="00426DD4"/>
    <w:rsid w:val="005608B1"/>
    <w:rsid w:val="00A8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71BCA"/>
  <w15:docId w15:val="{C09117F9-4D55-4728-8F19-3BEC7B3E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kern w:val="3"/>
    </w:rPr>
  </w:style>
  <w:style w:type="character" w:customStyle="1" w:styleId="a4">
    <w:name w:val="頁尾 字元"/>
    <w:rPr>
      <w:kern w:val="3"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pPr>
      <w:widowControl w:val="0"/>
      <w:suppressAutoHyphens/>
    </w:pPr>
  </w:style>
  <w:style w:type="paragraph" w:styleId="a8">
    <w:name w:val="header"/>
    <w:basedOn w:val="a7"/>
    <w:pPr>
      <w:tabs>
        <w:tab w:val="center" w:pos="4153"/>
        <w:tab w:val="right" w:pos="8306"/>
      </w:tabs>
      <w:snapToGrid w:val="0"/>
    </w:pPr>
  </w:style>
  <w:style w:type="paragraph" w:styleId="a9">
    <w:name w:val="footer"/>
    <w:basedOn w:val="a7"/>
    <w:pPr>
      <w:tabs>
        <w:tab w:val="center" w:pos="4153"/>
        <w:tab w:val="right" w:pos="8306"/>
      </w:tabs>
      <w:snapToGrid w:val="0"/>
    </w:pPr>
  </w:style>
  <w:style w:type="paragraph" w:styleId="aa">
    <w:name w:val="List Paragraph"/>
    <w:basedOn w:val="a7"/>
    <w:pPr>
      <w:ind w:left="480"/>
    </w:pPr>
  </w:style>
  <w:style w:type="paragraph" w:styleId="ab">
    <w:name w:val="Balloon Text"/>
    <w:basedOn w:val="a7"/>
    <w:rPr>
      <w:rFonts w:ascii="Calibri Light" w:hAnsi="Calibri Light"/>
      <w:sz w:val="18"/>
      <w:szCs w:val="18"/>
    </w:rPr>
  </w:style>
  <w:style w:type="paragraph" w:customStyle="1" w:styleId="ac">
    <w:name w:val="外框內容"/>
    <w:basedOn w:val="a"/>
  </w:style>
  <w:style w:type="paragraph" w:customStyle="1" w:styleId="ad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接受申請 機關</dc:title>
  <dc:subject/>
  <dc:creator>User</dc:creator>
  <cp:lastModifiedBy>市場科 經發局</cp:lastModifiedBy>
  <cp:revision>2</cp:revision>
  <cp:lastPrinted>2025-06-03T08:25:00Z</cp:lastPrinted>
  <dcterms:created xsi:type="dcterms:W3CDTF">2025-06-03T08:25:00Z</dcterms:created>
  <dcterms:modified xsi:type="dcterms:W3CDTF">2025-06-03T08:25:00Z</dcterms:modified>
</cp:coreProperties>
</file>